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74BD2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B04B564" w14:textId="3F53B8F9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3C659A">
        <w:rPr>
          <w:rFonts w:ascii="Times New Roman" w:hAnsi="Times New Roman" w:cs="Times New Roman"/>
          <w:sz w:val="24"/>
          <w:szCs w:val="24"/>
        </w:rPr>
        <w:t>Gedling.</w:t>
      </w:r>
    </w:p>
    <w:p w14:paraId="2EAFB225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1EFD0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9C525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BBCFA54" w14:textId="19F51808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Nottinghamshire.</w:t>
      </w:r>
    </w:p>
    <w:p w14:paraId="3BDC32D8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p.115)</w:t>
      </w:r>
    </w:p>
    <w:p w14:paraId="09976981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735F6" w14:textId="77777777" w:rsidR="001C4F5D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DC567" w14:textId="77777777" w:rsidR="001C4F5D" w:rsidRPr="00680D2B" w:rsidRDefault="001C4F5D" w:rsidP="001C4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478CF765" w14:textId="42AAF29C" w:rsidR="00BA00AB" w:rsidRPr="001C4F5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C4F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397AE" w14:textId="77777777" w:rsidR="001C4F5D" w:rsidRDefault="001C4F5D" w:rsidP="009139A6">
      <w:r>
        <w:separator/>
      </w:r>
    </w:p>
  </w:endnote>
  <w:endnote w:type="continuationSeparator" w:id="0">
    <w:p w14:paraId="58D475E9" w14:textId="77777777" w:rsidR="001C4F5D" w:rsidRDefault="001C4F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4F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4D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47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BB822" w14:textId="77777777" w:rsidR="001C4F5D" w:rsidRDefault="001C4F5D" w:rsidP="009139A6">
      <w:r>
        <w:separator/>
      </w:r>
    </w:p>
  </w:footnote>
  <w:footnote w:type="continuationSeparator" w:id="0">
    <w:p w14:paraId="67A25DC7" w14:textId="77777777" w:rsidR="001C4F5D" w:rsidRDefault="001C4F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F3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20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FCC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5D"/>
    <w:rsid w:val="000666E0"/>
    <w:rsid w:val="000E2CC7"/>
    <w:rsid w:val="001C4F5D"/>
    <w:rsid w:val="002510B7"/>
    <w:rsid w:val="003C659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4FD9E"/>
  <w15:chartTrackingRefBased/>
  <w15:docId w15:val="{4EEB294C-1926-4A51-ABF9-1B866DE9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2021-05-06T10:18:00Z</dcterms:created>
  <dcterms:modified xsi:type="dcterms:W3CDTF">2021-05-06T21:16:00Z</dcterms:modified>
</cp:coreProperties>
</file>